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34A" w:rsidRPr="000D76FA" w:rsidRDefault="007A534A" w:rsidP="007A534A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36"/>
        </w:rPr>
        <w:t>Unit</w:t>
      </w:r>
      <w:r w:rsidRPr="000D76FA">
        <w:rPr>
          <w:rFonts w:ascii="Arial" w:eastAsia="黑体" w:hAnsi="黑体"/>
          <w:b/>
          <w:color w:val="000000" w:themeColor="text1"/>
          <w:sz w:val="36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36"/>
        </w:rPr>
        <w:t>1</w:t>
      </w:r>
      <w:r w:rsidRPr="000D76FA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0D76FA">
        <w:rPr>
          <w:rFonts w:ascii="Arial" w:eastAsia="黑体" w:hAnsi="黑体"/>
          <w:b/>
          <w:color w:val="000000" w:themeColor="text1"/>
          <w:sz w:val="36"/>
        </w:rPr>
        <w:t>综合练习</w:t>
      </w:r>
    </w:p>
    <w:p w:rsidR="007A534A" w:rsidRPr="000D76FA" w:rsidRDefault="007A534A" w:rsidP="007A534A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时间</w:t>
      </w:r>
      <w:r w:rsidRPr="000D76FA">
        <w:rPr>
          <w:rFonts w:ascii="Times New Roman" w:eastAsia="宋体" w:hAnsi="宋体"/>
          <w:color w:val="000000" w:themeColor="text1"/>
          <w:sz w:val="24"/>
        </w:rPr>
        <w:t>:120</w:t>
      </w:r>
      <w:r w:rsidRPr="000D76FA">
        <w:rPr>
          <w:rFonts w:ascii="Times New Roman" w:eastAsia="楷体" w:hAnsi="楷体"/>
          <w:color w:val="000000" w:themeColor="text1"/>
          <w:sz w:val="24"/>
        </w:rPr>
        <w:t>分钟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:150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第一部分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听力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共五节</w:t>
      </w:r>
      <w:r w:rsidRPr="000D76FA">
        <w:rPr>
          <w:rFonts w:ascii="Times New Roman" w:eastAsia="宋体" w:hAnsi="宋体"/>
          <w:color w:val="000000" w:themeColor="text1"/>
          <w:sz w:val="23"/>
        </w:rPr>
        <w:t>,30</w:t>
      </w:r>
      <w:r w:rsidRPr="000D76FA">
        <w:rPr>
          <w:rFonts w:ascii="Times New Roman" w:eastAsia="楷体" w:hAnsi="楷体"/>
          <w:color w:val="000000" w:themeColor="text1"/>
          <w:sz w:val="23"/>
        </w:rPr>
        <w:t>个小题</w:t>
      </w:r>
      <w:r w:rsidRPr="000D76FA">
        <w:rPr>
          <w:rFonts w:ascii="Times New Roman" w:eastAsia="宋体" w:hAnsi="宋体"/>
          <w:color w:val="000000" w:themeColor="text1"/>
          <w:sz w:val="23"/>
        </w:rPr>
        <w:t>;</w:t>
      </w:r>
      <w:r w:rsidRPr="000D76FA">
        <w:rPr>
          <w:rFonts w:ascii="Times New Roman" w:eastAsia="楷体" w:hAnsi="楷体"/>
          <w:color w:val="000000" w:themeColor="text1"/>
          <w:sz w:val="23"/>
        </w:rPr>
        <w:t>每小题</w:t>
      </w:r>
      <w:r w:rsidRPr="000D76FA">
        <w:rPr>
          <w:rFonts w:ascii="Times New Roman" w:eastAsia="宋体" w:hAnsi="宋体"/>
          <w:color w:val="000000" w:themeColor="text1"/>
          <w:sz w:val="23"/>
        </w:rPr>
        <w:t>1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选择相应的图片。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654E8D25" wp14:editId="1189A780">
            <wp:extent cx="3682440" cy="787320"/>
            <wp:effectExtent l="0" t="0" r="0" b="0"/>
            <wp:docPr id="50" name="NE9KR01.eps" descr="id:2147488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244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68EB91EB" wp14:editId="3049DBF5">
            <wp:extent cx="3733920" cy="672840"/>
            <wp:effectExtent l="0" t="0" r="0" b="0"/>
            <wp:docPr id="51" name="NE9KR02.eps" descr="id:2147488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3392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1C881BF3" wp14:editId="2CA4F9DE">
            <wp:extent cx="3720600" cy="812160"/>
            <wp:effectExtent l="0" t="0" r="0" b="0"/>
            <wp:docPr id="52" name="NE9KR03.eps" descr="id:2147488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2060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50128327" wp14:editId="713E5046">
            <wp:extent cx="3772080" cy="686520"/>
            <wp:effectExtent l="0" t="0" r="0" b="0"/>
            <wp:docPr id="53" name="NE9KR04.eps" descr="id:2147488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7208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7E9A76DA" wp14:editId="06CE78EB">
            <wp:extent cx="3517200" cy="723240"/>
            <wp:effectExtent l="0" t="0" r="0" b="0"/>
            <wp:docPr id="54" name="NE9KR05.eps" descr="id:2147488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1720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3A017C41" wp14:editId="66089BE2">
            <wp:extent cx="3733920" cy="761760"/>
            <wp:effectExtent l="0" t="0" r="0" b="0"/>
            <wp:docPr id="55" name="NE9KR06.eps" descr="id:2147488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3392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听句子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选择最佳应答。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　　　　　　　　　　　　　　　　　　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agree with you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welcome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lastRenderedPageBreak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too hard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Me, too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right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doesn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matter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My pleasure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No, you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agree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it helps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taking notes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Once a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she does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ve learned a lot that way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asking the teacher for help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having conversations with classmates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writing e-mails to my pen pals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watching English movies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选择最佳选项完成句子。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boy reads English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every day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three times a week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twice a week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Annie likes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singing English songs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watching English movies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making English sentences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James is going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this weekend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watch an English movie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go to a concert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teach children English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Tom looks sad because 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like English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lost his English book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did badly in the English exam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lastRenderedPageBreak/>
        <w:t>17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girl advises Peter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read more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speak more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listen more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According to the boy, the best way to learn English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joining an English club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reading many textbooks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keeping English diaries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第四节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根据对话内容及问题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19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20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Sarah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problem?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isn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good at listening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always forgets new words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get the pronunciation right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does James study English?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joining an English club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listening to tapes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remembering lots of words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21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22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exam is Gina going to have?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biology exam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chemistry exam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physics exam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may Gina do after the exam?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Go to bed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Visit friends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Go shopping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23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24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Where did Mary watch an English movie just now?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At home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the library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At the cinema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many English movies has Mary watched so far?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64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46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146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第五节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听短文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完成表中所缺信息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每空仅填一词。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读三遍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tbl>
      <w:tblPr>
        <w:tblW w:w="4702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7"/>
        <w:gridCol w:w="2671"/>
        <w:gridCol w:w="4176"/>
      </w:tblGrid>
      <w:tr w:rsidR="007A534A" w:rsidRPr="000D76FA" w:rsidTr="00D71E5F">
        <w:trPr>
          <w:trHeight w:val="244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Students</w:t>
            </w:r>
          </w:p>
        </w:tc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The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best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25</w:t>
            </w:r>
            <w:r w:rsidRPr="000D76FA">
              <w:rPr>
                <w:rFonts w:ascii="Times New Roman" w:eastAsia="宋体" w:hAnsi="Times New Roman" w:cs="Times New Roman"/>
                <w:b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  <w:u w:val="single" w:color="000000"/>
              </w:rPr>
              <w:t> 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to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learn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English 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Problems</w:t>
            </w:r>
          </w:p>
        </w:tc>
      </w:tr>
      <w:tr w:rsidR="007A534A" w:rsidRPr="000D76FA" w:rsidTr="00D71E5F">
        <w:trPr>
          <w:trHeight w:val="506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Peter</w:t>
            </w:r>
          </w:p>
        </w:tc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Reading English </w:t>
            </w:r>
          </w:p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26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 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He has difficulty in understanding what people are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27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7A534A" w:rsidRPr="000D76FA" w:rsidTr="00D71E5F">
        <w:trPr>
          <w:trHeight w:val="262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Helen</w:t>
            </w:r>
          </w:p>
        </w:tc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Studying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28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 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29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is really hard for her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7A534A" w:rsidRPr="000D76FA" w:rsidTr="00D71E5F">
        <w:trPr>
          <w:trHeight w:val="506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Tim</w:t>
            </w:r>
          </w:p>
        </w:tc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Watching English films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He finds it difficult because people in the films speak too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30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</w:tbl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第二部分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完形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从框内</w:t>
      </w:r>
      <w:r w:rsidRPr="000D76FA">
        <w:rPr>
          <w:rFonts w:ascii="Times New Roman" w:eastAsia="宋体" w:hAnsi="宋体"/>
          <w:color w:val="000000" w:themeColor="text1"/>
          <w:sz w:val="24"/>
        </w:rPr>
        <w:t>6</w:t>
      </w:r>
      <w:r w:rsidRPr="000D76FA">
        <w:rPr>
          <w:rFonts w:ascii="Times New Roman" w:eastAsia="宋体" w:hAnsi="宋体"/>
          <w:color w:val="000000" w:themeColor="text1"/>
          <w:sz w:val="24"/>
        </w:rPr>
        <w:t>个选项中选出可以填入空白处的最佳选项。选项中有一项为多余项。</w:t>
      </w:r>
    </w:p>
    <w:p w:rsidR="007A534A" w:rsidRPr="000D76FA" w:rsidRDefault="007A534A" w:rsidP="007A534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helpful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diary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Most students find it difficult to learn English well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following advice may be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for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Firstly, pronounce the words correctly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Pronunciation is very important to us and we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d better read the words as loudly as we can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Next, never be shy to speak to others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English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Also, 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a good idea to listen to English radio programs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Besides, reading is really a good way to learn new words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improve reading skills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So keep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 habit to read English newspapers or magazines every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Finally, try to write an English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every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certainly helps to use English better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All in all, to learn English well, we should practice more and never give up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三个选项中选出可以填入空白处的最佳选项。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Studying in a foreign country can be exciting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It can also be difficult, especially when the country is very different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36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your own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For 18-year-old Kusedyo, a Chinese language learner, to learn the language, hard work is not enough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 certain level of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craziness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is also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37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To learn and understand Chinese, you have to be a bit crazy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 have to understand the tones(</w:t>
      </w:r>
      <w:r w:rsidRPr="000D76FA">
        <w:rPr>
          <w:rFonts w:ascii="Times New Roman" w:eastAsia="宋体" w:hAnsi="宋体"/>
          <w:color w:val="000000" w:themeColor="text1"/>
          <w:sz w:val="24"/>
        </w:rPr>
        <w:t>音调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) and 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, and change your thinking,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he said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For many students, the learning process is not easy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Prosper Marindiko,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Chinese language learner, believes that motivation(</w:t>
      </w:r>
      <w:r w:rsidRPr="000D76FA">
        <w:rPr>
          <w:rFonts w:ascii="Times New Roman" w:eastAsia="宋体" w:hAnsi="宋体"/>
          <w:color w:val="000000" w:themeColor="text1"/>
          <w:sz w:val="24"/>
        </w:rPr>
        <w:t>动机</w:t>
      </w:r>
      <w:r w:rsidRPr="000D76FA">
        <w:rPr>
          <w:rFonts w:ascii="Times New Roman" w:eastAsia="宋体" w:hAnsi="宋体"/>
          <w:color w:val="000000" w:themeColor="text1"/>
          <w:sz w:val="24"/>
        </w:rPr>
        <w:t>) is very important to learn a second language as an adult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it gets so frustrating(</w:t>
      </w:r>
      <w:r w:rsidRPr="000D76FA">
        <w:rPr>
          <w:rFonts w:ascii="Times New Roman" w:eastAsia="宋体" w:hAnsi="宋体"/>
          <w:color w:val="000000" w:themeColor="text1"/>
          <w:sz w:val="24"/>
        </w:rPr>
        <w:t>令人沮丧的</w:t>
      </w:r>
      <w:r w:rsidRPr="000D76FA">
        <w:rPr>
          <w:rFonts w:ascii="Times New Roman" w:eastAsia="宋体" w:hAnsi="宋体"/>
          <w:color w:val="000000" w:themeColor="text1"/>
          <w:sz w:val="24"/>
        </w:rPr>
        <w:t>) trying to learn the language because you think you have understood this word, then when you meet a Chinese out there and try to say the word, he/she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understand you at all,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he said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reason why I am learning Chinese is because at work we communicate a lot with the Chinese, and usually we have some wrong understandings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language barriers(</w:t>
      </w:r>
      <w:r w:rsidRPr="000D76FA">
        <w:rPr>
          <w:rFonts w:ascii="Times New Roman" w:eastAsia="宋体" w:hAnsi="宋体"/>
          <w:color w:val="000000" w:themeColor="text1"/>
          <w:sz w:val="24"/>
        </w:rPr>
        <w:t>障碍</w:t>
      </w:r>
      <w:r w:rsidRPr="000D76FA">
        <w:rPr>
          <w:rFonts w:ascii="Times New Roman" w:eastAsia="宋体" w:hAnsi="宋体"/>
          <w:color w:val="000000" w:themeColor="text1"/>
          <w:sz w:val="24"/>
        </w:rPr>
        <w:t>),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said Marindiko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Nowadays, for some foreigners, China has become a more popular study place than some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English-speaking countries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At the same time, knowing Chinese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doors to many job chances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Although learning Chinese is a difficult task, technology and the Internet are making it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difficult, even for those with no chances to meet native speakers of the language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In the future, the Chinese-speaking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will become larger and larger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against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from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with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needed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served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created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ability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courses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culture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other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other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another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Sometimes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Finally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Unless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as if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such as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of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strange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traditional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humorous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locks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closes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opens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fewer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less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more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population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website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company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第三部分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阅读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共三节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50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12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30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阅读下列短文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三个选项中选出最佳选项。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</w:t>
      </w:r>
    </w:p>
    <w:tbl>
      <w:tblPr>
        <w:tblW w:w="4915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8126"/>
      </w:tblGrid>
      <w:tr w:rsidR="007A534A" w:rsidRPr="000D76FA" w:rsidTr="00D71E5F">
        <w:trPr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SPEAK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PERFECT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ENGLISH</w:t>
            </w:r>
          </w:p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ind w:firstLineChars="200" w:firstLine="480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Describe your feelings in English(By Annemarie)</w:t>
            </w:r>
          </w:p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ind w:firstLineChars="200" w:firstLine="480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When someone asks how you feel, you certainly know words like happy, sad, angry, tired, and so on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But do these words perfectly describe your feelings?Or are your feelings sometimes more complex(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复杂的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)?In this video, you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re going to learn 23 new ways to talk about how you feel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  <w:tr w:rsidR="007A534A" w:rsidRPr="000D76FA" w:rsidTr="00D71E5F">
        <w:tblPrEx>
          <w:tblBorders>
            <w:insideH w:val="single" w:sz="8" w:space="0" w:color="auto"/>
            <w:insideV w:val="single" w:sz="8" w:space="0" w:color="auto"/>
          </w:tblBorders>
        </w:tblPrEx>
        <w:trPr>
          <w:trHeight w:val="217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COMMENTS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(</w:t>
            </w:r>
            <w:r w:rsidRPr="000D76FA">
              <w:rPr>
                <w:rFonts w:ascii="Arial" w:eastAsia="黑体" w:hAnsi="黑体"/>
                <w:color w:val="000000" w:themeColor="text1"/>
                <w:sz w:val="24"/>
              </w:rPr>
              <w:t>评论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</w:t>
            </w:r>
          </w:p>
        </w:tc>
      </w:tr>
      <w:tr w:rsidR="007A534A" w:rsidRPr="000D76FA" w:rsidTr="00D71E5F">
        <w:tblPrEx>
          <w:tblBorders>
            <w:insideH w:val="single" w:sz="8" w:space="0" w:color="auto"/>
            <w:insideV w:val="single" w:sz="8" w:space="0" w:color="auto"/>
          </w:tblBorders>
        </w:tblPrEx>
        <w:trPr>
          <w:trHeight w:val="2785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ind w:firstLineChars="200" w:firstLine="480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Lorette | France </w:t>
            </w:r>
            <w:r w:rsidRPr="000D76FA">
              <w:rPr>
                <w:rFonts w:ascii="Times New Roman" w:eastAsia="宋体" w:hAnsi="宋体"/>
                <w:noProof/>
                <w:color w:val="000000" w:themeColor="text1"/>
                <w:sz w:val="24"/>
              </w:rPr>
              <w:drawing>
                <wp:inline distT="0" distB="0" distL="0" distR="0" wp14:anchorId="735117DF" wp14:editId="090DC000">
                  <wp:extent cx="177480" cy="189720"/>
                  <wp:effectExtent l="0" t="0" r="0" b="0"/>
                  <wp:docPr id="56" name="NE9KR6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7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480" cy="189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3 days ago</w:t>
            </w:r>
          </w:p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ind w:firstLineChars="200" w:firstLine="480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 don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 have much time to practice English, but I find all the lessons interesting and Annemarie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 voice sweet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It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 a pleasure to learn this way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ind w:firstLineChars="200" w:firstLine="480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Peter | China </w:t>
            </w:r>
            <w:r w:rsidRPr="000D76FA">
              <w:rPr>
                <w:rFonts w:ascii="Times New Roman" w:eastAsia="宋体" w:hAnsi="宋体"/>
                <w:noProof/>
                <w:color w:val="000000" w:themeColor="text1"/>
                <w:sz w:val="24"/>
              </w:rPr>
              <w:drawing>
                <wp:inline distT="0" distB="0" distL="0" distR="0" wp14:anchorId="6F8B6862" wp14:editId="52307422">
                  <wp:extent cx="177480" cy="189720"/>
                  <wp:effectExtent l="0" t="0" r="0" b="0"/>
                  <wp:docPr id="57" name="NE9KR6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7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480" cy="189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7 days ago</w:t>
            </w:r>
          </w:p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ind w:firstLineChars="200" w:firstLine="480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It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 such a great lesson, Annemarie!I feel really lucky that I can take the lessons of the most humorous English teacher on the Internet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Look forward to your next lesson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ind w:firstLineChars="200" w:firstLine="480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Alvin | Australia </w:t>
            </w:r>
            <w:r w:rsidRPr="000D76FA">
              <w:rPr>
                <w:rFonts w:ascii="Times New Roman" w:eastAsia="宋体" w:hAnsi="宋体"/>
                <w:noProof/>
                <w:color w:val="000000" w:themeColor="text1"/>
                <w:sz w:val="24"/>
              </w:rPr>
              <w:drawing>
                <wp:inline distT="0" distB="0" distL="0" distR="0" wp14:anchorId="27E411FF" wp14:editId="73932EB6">
                  <wp:extent cx="177480" cy="189720"/>
                  <wp:effectExtent l="0" t="0" r="0" b="0"/>
                  <wp:docPr id="58" name="NE9KR6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7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480" cy="189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20 days ago</w:t>
            </w:r>
          </w:p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ind w:firstLineChars="200" w:firstLine="480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Thank you for the excellent lesson, Annemarie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It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 fun and educational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ind w:firstLineChars="200" w:firstLine="480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Vivian | China </w:t>
            </w:r>
            <w:r w:rsidRPr="000D76FA">
              <w:rPr>
                <w:rFonts w:ascii="Times New Roman" w:eastAsia="宋体" w:hAnsi="宋体"/>
                <w:noProof/>
                <w:color w:val="000000" w:themeColor="text1"/>
                <w:sz w:val="24"/>
              </w:rPr>
              <w:drawing>
                <wp:inline distT="0" distB="0" distL="0" distR="0" wp14:anchorId="7073FC77" wp14:editId="2CA96747">
                  <wp:extent cx="177480" cy="189720"/>
                  <wp:effectExtent l="0" t="0" r="0" b="0"/>
                  <wp:docPr id="59" name="NE9KR6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7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480" cy="189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1 month ago</w:t>
            </w:r>
          </w:p>
          <w:p w:rsidR="007A534A" w:rsidRPr="000D76FA" w:rsidRDefault="007A534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ind w:firstLineChars="200" w:firstLine="480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Thank you so much, Annemarie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ve been working very hard to learn English and this lesson has certainly helped me a lot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</w:tbl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video is about ways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practice English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describe feelings in English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learn English well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Peter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eyes,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Annemarie is humorous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Annemarie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voice is sweet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Annemarie is nice and hard-working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does Vivian think of the lesson?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Excellent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Interesting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Helpful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can we learn from the comments?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lesson came out last week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Peter wants to take more lessons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Alvin is too busy to practice English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Many students have problems in listening to English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Read the information below and learn more about how to improve your listening skills(</w:t>
      </w:r>
      <w:r w:rsidRPr="000D76FA">
        <w:rPr>
          <w:rFonts w:ascii="Times New Roman" w:eastAsia="宋体" w:hAnsi="宋体"/>
          <w:color w:val="000000" w:themeColor="text1"/>
          <w:sz w:val="24"/>
        </w:rPr>
        <w:t>技能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Listen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to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the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English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radio</w:t>
      </w:r>
      <w:r w:rsidRPr="000D76FA">
        <w:rPr>
          <w:rFonts w:ascii="Times New Roman" w:eastAsia="宋体" w:hAnsi="Times New Roman" w:cs="Times New Roman"/>
          <w:b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One of the best ways to improve your English listening skills is to listen to the English radio on your mobile phone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NEU-BZ-S92" w:hAnsi="Times New Roman" w:cs="Times New Roman"/>
          <w:color w:val="000000" w:themeColor="text1"/>
          <w:sz w:val="24"/>
        </w:rPr>
        <w:t>●</w:t>
      </w:r>
      <w:r w:rsidRPr="000D76FA">
        <w:rPr>
          <w:rFonts w:ascii="Times New Roman" w:eastAsia="宋体" w:hAnsi="宋体"/>
          <w:color w:val="000000" w:themeColor="text1"/>
          <w:sz w:val="24"/>
        </w:rPr>
        <w:t>You should listen to the radio shows for more than 30 minutes a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NEU-BZ-S92" w:hAnsi="Times New Roman" w:cs="Times New Roman"/>
          <w:color w:val="000000" w:themeColor="text1"/>
          <w:sz w:val="24"/>
        </w:rPr>
        <w:t>●</w:t>
      </w:r>
      <w:r w:rsidRPr="000D76FA">
        <w:rPr>
          <w:rFonts w:ascii="Times New Roman" w:eastAsia="宋体" w:hAnsi="宋体"/>
          <w:color w:val="000000" w:themeColor="text1"/>
          <w:sz w:val="24"/>
        </w:rPr>
        <w:t>Try to understand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just let the English wash over you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If you find it too fast, try to pick out the key words to get a main idea of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NEU-BZ-S92" w:hAnsi="Times New Roman" w:cs="Times New Roman"/>
          <w:color w:val="000000" w:themeColor="text1"/>
          <w:sz w:val="24"/>
        </w:rPr>
        <w:t>●</w:t>
      </w:r>
      <w:r w:rsidRPr="000D76FA">
        <w:rPr>
          <w:rFonts w:ascii="Times New Roman" w:eastAsia="宋体" w:hAnsi="宋体"/>
          <w:color w:val="000000" w:themeColor="text1"/>
          <w:sz w:val="24"/>
        </w:rPr>
        <w:t>You can also make notes when you hear some new words or phrases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Look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them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up in the dictionary and then listen to the show again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Watch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English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movies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and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TV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shows</w:t>
      </w:r>
      <w:r w:rsidRPr="000D76FA">
        <w:rPr>
          <w:rFonts w:ascii="Times New Roman" w:eastAsia="宋体" w:hAnsi="Times New Roman" w:cs="Times New Roman"/>
          <w:b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Another fun way to improve your listening is to watch English movies and TV shows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NEU-BZ-S92" w:hAnsi="Times New Roman" w:cs="Times New Roman"/>
          <w:color w:val="000000" w:themeColor="text1"/>
          <w:sz w:val="24"/>
        </w:rPr>
        <w:t>●</w:t>
      </w:r>
      <w:r w:rsidRPr="000D76FA">
        <w:rPr>
          <w:rFonts w:ascii="Times New Roman" w:eastAsia="宋体" w:hAnsi="宋体"/>
          <w:color w:val="000000" w:themeColor="text1"/>
          <w:sz w:val="24"/>
        </w:rPr>
        <w:t>Try to choose movies or TV shows that you will enjoy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will make the listening more interesting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If you like the movie or TV show, you may forget your job is to practice listening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 just enjoy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NEU-BZ-S92" w:hAnsi="Times New Roman" w:cs="Times New Roman"/>
          <w:color w:val="000000" w:themeColor="text1"/>
          <w:sz w:val="24"/>
        </w:rPr>
        <w:t>●</w:t>
      </w:r>
      <w:r w:rsidRPr="000D76FA">
        <w:rPr>
          <w:rFonts w:ascii="Times New Roman" w:eastAsia="宋体" w:hAnsi="宋体"/>
          <w:color w:val="000000" w:themeColor="text1"/>
          <w:sz w:val="24"/>
        </w:rPr>
        <w:t>However, you should not watch movies or TV shows with Chinese subtitles(</w:t>
      </w:r>
      <w:r w:rsidRPr="000D76FA">
        <w:rPr>
          <w:rFonts w:ascii="Times New Roman" w:eastAsia="宋体" w:hAnsi="宋体"/>
          <w:color w:val="000000" w:themeColor="text1"/>
          <w:sz w:val="24"/>
        </w:rPr>
        <w:t>字幕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will be difficult for you to focus on English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If you have any other questions, please send emails to us and we will give you the best answers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If the listening is too fast, you should try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listen for more than 30 minutes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get a main idea of it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make a note of the phrases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What does the underlined word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refer to?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New words or phrases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Radio shows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Movies or TV shows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When you enjoy a movie, you may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need more interesting exercises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pay attention to new words and phrases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forget you are practicing listening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is the passage mainly about?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to practice listening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is needed for listening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to improve listening skills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Maybe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ll meet a word that you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know in an exam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Most students may be nervous if a dictionary is not around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worry!There are some ways to help you guess the meaning of a word without a dictionary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Read the whole sentence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Your first step is to go back and reread the whole sentence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 may forget what you are reading when you meet a new word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Then try to think about the content(</w:t>
      </w:r>
      <w:r w:rsidRPr="000D76FA">
        <w:rPr>
          <w:rFonts w:ascii="Times New Roman" w:eastAsia="宋体" w:hAnsi="宋体"/>
          <w:color w:val="000000" w:themeColor="text1"/>
          <w:sz w:val="24"/>
        </w:rPr>
        <w:t>内容</w:t>
      </w:r>
      <w:r w:rsidRPr="000D76FA">
        <w:rPr>
          <w:rFonts w:ascii="Times New Roman" w:eastAsia="宋体" w:hAnsi="宋体"/>
          <w:color w:val="000000" w:themeColor="text1"/>
          <w:sz w:val="24"/>
        </w:rPr>
        <w:t>) of the sentence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Try guessing the meaning by the background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will make it different from other parts and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ll pick it from the rest of the sentence easily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 can often use other words in the sentence to help you find out the meaning of the unknown word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Think about what else is happening in the sentence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For example, maybe you are looking at a sentence that says,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It was a very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sultry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day in the middle of the summer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You may understand each word but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sultry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  <w:r w:rsidRPr="000D76FA">
        <w:rPr>
          <w:rFonts w:ascii="Times New Roman" w:eastAsia="宋体" w:hAnsi="宋体"/>
          <w:color w:val="000000" w:themeColor="text1"/>
          <w:sz w:val="24"/>
        </w:rPr>
        <w:t>Think about what you know about summer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It is likely that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sultry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has something to do with the weather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can help you understand the word easily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In a word,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be afraid of new words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Try our best to understand them by using these ways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Then you can also understand the sentence or passage better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According to the passage, what should you do first when you meet a new word?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Ask others for help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Reread the whole sentence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Look it up in a dictionary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What does the underlined word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sultry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mean?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Very hot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Very beautiful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Quite cold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which part of a magazine can we probably read this passage?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Travel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Sports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Education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the best title for the passage?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to Learn English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 Good Ways of Remembering New Words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to Understand a Word Without a Dictionary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从短文后框内选项中选出可以填入空白处的最佳选项。选项中有一项为多余选项。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 new term has begun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year may be your busiest school year because you are preparing for important exams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Here is some advice from US scientists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NEU-BZ-S92"/>
          <w:color w:val="000000" w:themeColor="text1"/>
          <w:sz w:val="24"/>
        </w:rPr>
        <w:t>•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You may have a regular place to study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—</w:t>
      </w:r>
      <w:r w:rsidRPr="000D76FA">
        <w:rPr>
          <w:rFonts w:ascii="Times New Roman" w:eastAsia="宋体" w:hAnsi="宋体"/>
          <w:color w:val="000000" w:themeColor="text1"/>
          <w:sz w:val="24"/>
        </w:rPr>
        <w:t>a quiet room or a corner of the school library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scientists say it helps you remember if you study the same thing in two different places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See if you remember what you learned better than if you had read the same thing twice in the classroom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NEU-BZ-S92"/>
          <w:color w:val="000000" w:themeColor="text1"/>
          <w:sz w:val="24"/>
        </w:rPr>
        <w:t>•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Don’t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just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learn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one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skill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time</w:t>
      </w:r>
      <w:r w:rsidRPr="000D76FA">
        <w:rPr>
          <w:rFonts w:ascii="Times New Roman" w:eastAsia="宋体" w:hAnsi="Times New Roman" w:cs="Times New Roman"/>
          <w:b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Have you ever seen athletes training?They usually do strength, speed and skill training together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It is better at learning different skills than just one at a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example, if you are studying English, you may want to study vocabulary, grammar and reading all at the same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NEU-BZ-S92"/>
          <w:color w:val="000000" w:themeColor="text1"/>
          <w:sz w:val="24"/>
        </w:rPr>
        <w:t>•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Space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out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间隔开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your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studying</w:t>
      </w:r>
      <w:r w:rsidRPr="000D76FA">
        <w:rPr>
          <w:rFonts w:ascii="Times New Roman" w:eastAsia="宋体" w:hAnsi="Times New Roman" w:cs="Times New Roman"/>
          <w:b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Most of you may have had the experience of studying for a long time the night before a test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 may get you a good grade on an exam, but you will soon forget the things you learned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Scientists found that spacing out improves your ability to remember things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 can study for an hour tonight, an hour on the weekend, another hour a week from now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 </w:t>
      </w:r>
    </w:p>
    <w:p w:rsidR="007A534A" w:rsidRPr="000D76FA" w:rsidRDefault="007A534A" w:rsidP="007A534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Never too late to learn new skills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Study the same thing in different places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Then you won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need to stay up all night for a test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example, you can read your Chinese textbooks in your classroom and in the school garden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Our brain works like that, too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Good study habits will help you make full use of your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根据其内容填空和回答问题。</w:t>
      </w:r>
      <w:r w:rsidRPr="000D76FA">
        <w:rPr>
          <w:rFonts w:ascii="Times New Roman" w:eastAsia="宋体" w:hAnsi="宋体"/>
          <w:color w:val="000000" w:themeColor="text1"/>
          <w:sz w:val="24"/>
        </w:rPr>
        <w:t>(63</w:t>
      </w:r>
      <w:r w:rsidRPr="000D76FA">
        <w:rPr>
          <w:rFonts w:ascii="Times New Roman" w:eastAsia="宋体" w:hAnsi="宋体"/>
          <w:color w:val="000000" w:themeColor="text1"/>
          <w:sz w:val="24"/>
        </w:rPr>
        <w:t>至</w:t>
      </w:r>
      <w:r w:rsidRPr="000D76FA">
        <w:rPr>
          <w:rFonts w:ascii="Times New Roman" w:eastAsia="宋体" w:hAnsi="宋体"/>
          <w:color w:val="000000" w:themeColor="text1"/>
          <w:sz w:val="24"/>
        </w:rPr>
        <w:t>66</w:t>
      </w:r>
      <w:r w:rsidRPr="000D76FA">
        <w:rPr>
          <w:rFonts w:ascii="Times New Roman" w:eastAsia="宋体" w:hAnsi="宋体"/>
          <w:color w:val="000000" w:themeColor="text1"/>
          <w:sz w:val="24"/>
        </w:rPr>
        <w:t>题每题答案不超过</w:t>
      </w: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宋体"/>
          <w:color w:val="000000" w:themeColor="text1"/>
          <w:sz w:val="24"/>
        </w:rPr>
        <w:t>个单词</w:t>
      </w:r>
      <w:r w:rsidRPr="000D76FA">
        <w:rPr>
          <w:rFonts w:ascii="Times New Roman" w:eastAsia="宋体" w:hAnsi="宋体"/>
          <w:color w:val="000000" w:themeColor="text1"/>
          <w:sz w:val="24"/>
        </w:rPr>
        <w:t>, 67</w:t>
      </w:r>
      <w:r w:rsidRPr="000D76FA">
        <w:rPr>
          <w:rFonts w:ascii="Times New Roman" w:eastAsia="宋体" w:hAnsi="宋体"/>
          <w:color w:val="000000" w:themeColor="text1"/>
          <w:sz w:val="24"/>
        </w:rPr>
        <w:t>题须用完整句子回答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Clothes are traditionally made of natural materials, such as cotton, leather and wool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are all from plants or animals, but that doesn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mean they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friendly to the earth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example, farmers have to use a lot of chemicals(</w:t>
      </w:r>
      <w:r w:rsidRPr="000D76FA">
        <w:rPr>
          <w:rFonts w:ascii="Times New Roman" w:eastAsia="宋体" w:hAnsi="宋体"/>
          <w:color w:val="000000" w:themeColor="text1"/>
          <w:sz w:val="24"/>
        </w:rPr>
        <w:t>化学制品</w:t>
      </w:r>
      <w:r w:rsidRPr="000D76FA">
        <w:rPr>
          <w:rFonts w:ascii="Times New Roman" w:eastAsia="宋体" w:hAnsi="宋体"/>
          <w:color w:val="000000" w:themeColor="text1"/>
          <w:sz w:val="24"/>
        </w:rPr>
        <w:t>) to grow cotton plants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Scientists are now looking for new ways to make clothing materials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hope the new materials are both comfortable and good for the earth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Scientists have worked out how to make materials out of corn husks(</w:t>
      </w:r>
      <w:r w:rsidRPr="000D76FA">
        <w:rPr>
          <w:rFonts w:ascii="Times New Roman" w:eastAsia="宋体" w:hAnsi="宋体"/>
          <w:color w:val="000000" w:themeColor="text1"/>
          <w:sz w:val="24"/>
        </w:rPr>
        <w:t>壳</w:t>
      </w:r>
      <w:r w:rsidRPr="000D76FA">
        <w:rPr>
          <w:rFonts w:ascii="Times New Roman" w:eastAsia="宋体" w:hAnsi="宋体"/>
          <w:color w:val="000000" w:themeColor="text1"/>
          <w:sz w:val="24"/>
        </w:rPr>
        <w:t>), chicken feathers(</w:t>
      </w:r>
      <w:r w:rsidRPr="000D76FA">
        <w:rPr>
          <w:rFonts w:ascii="Times New Roman" w:eastAsia="宋体" w:hAnsi="宋体"/>
          <w:color w:val="000000" w:themeColor="text1"/>
          <w:sz w:val="24"/>
        </w:rPr>
        <w:t>鸡毛</w:t>
      </w:r>
      <w:r w:rsidRPr="000D76FA">
        <w:rPr>
          <w:rFonts w:ascii="Times New Roman" w:eastAsia="宋体" w:hAnsi="宋体"/>
          <w:color w:val="000000" w:themeColor="text1"/>
          <w:sz w:val="24"/>
        </w:rPr>
        <w:t>) and rice straws(</w:t>
      </w:r>
      <w:r w:rsidRPr="000D76FA">
        <w:rPr>
          <w:rFonts w:ascii="Times New Roman" w:eastAsia="宋体" w:hAnsi="宋体"/>
          <w:color w:val="000000" w:themeColor="text1"/>
          <w:sz w:val="24"/>
        </w:rPr>
        <w:t>稻秆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They used to be useless things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We always have a problem of how to deal with them,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Yang, a scientist says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Now, we can turn them into beautiful materials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Chicken feathers are better than other things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have small air packets like honeycombs(</w:t>
      </w:r>
      <w:r w:rsidRPr="000D76FA">
        <w:rPr>
          <w:rFonts w:ascii="Times New Roman" w:eastAsia="宋体" w:hAnsi="宋体"/>
          <w:color w:val="000000" w:themeColor="text1"/>
          <w:sz w:val="24"/>
        </w:rPr>
        <w:t>蜂巢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 means it will be very warm if you use them to make a jacket or sweater, and I think more and more people will like to buy these kinds of clothes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Clothes are traditionally made of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Corn husks, chicken feathers and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are the new clothing materials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Scientists are going to find new ways to make clothing materials that are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for the earth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Chicken feathers are better than other materials, because they have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like honeycombs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Do you like clothes made of new materials?Why or why not?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　　　　　　　　　　　　　　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第四部分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语言运用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根据中文意思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补全英语译文。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宋体" w:hAnsi="宋体"/>
          <w:color w:val="000000" w:themeColor="text1"/>
          <w:sz w:val="24"/>
        </w:rPr>
        <w:t>每空限填一词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缩写算一词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女生天生具有学好语言的能力。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Girls are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the ability to learn a language well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数学老师刚才对我生气了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因为我没注意他说什么。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My math teacher was angry with me just now because I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to what he said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我发现听英文节目来提高英语是很有用的。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I find it useful to improve English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to English programs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我的英语老师总是鼓励我们课后多讲英语。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My English teacher always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us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more English after class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每个人都会犯错误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但是吸取教训是非常重要的。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Everyone can make mistakes, but 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very important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在各题空白处填入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宋体"/>
          <w:color w:val="000000" w:themeColor="text1"/>
          <w:sz w:val="24"/>
        </w:rPr>
        <w:t>个适当的单词或括号内单词的正确形式。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Last year, I did not like my English class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teacher spoke so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(quick) that I did not understand her most of the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 was afraid to ask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(question) because of my poor pronunciation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 just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(hide) behind my textbook and never said anything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Then one day I watched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English movie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 fell in love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this exciting and funny movie!So I began to watch other English movies, too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 could not understand everything the characters said, their body language and the expressions on their faces helped me get the meaning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 found that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(listen) to something interesting is the secret to language learning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 also learned useful sentences like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a piece of cake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or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It serves you right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  <w:r w:rsidRPr="000D76FA">
        <w:rPr>
          <w:rFonts w:ascii="Times New Roman" w:eastAsia="宋体" w:hAnsi="宋体"/>
          <w:color w:val="000000" w:themeColor="text1"/>
          <w:sz w:val="24"/>
        </w:rPr>
        <w:t>I did not understand these sentences at first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But because I wanted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(understand) the story, I looked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(they) up in a dictionary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Now I really enjoy my English class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 want to learn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79EBE6FB" wp14:editId="6A09235E">
            <wp:extent cx="806040" cy="14472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14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宋体"/>
          <w:color w:val="000000" w:themeColor="text1"/>
          <w:sz w:val="24"/>
        </w:rPr>
        <w:t>(many) new words and more grammar so that I can better understand English movies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第五部分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写作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请根据下面图示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结合自己的语言学习经历和经验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以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How Can We Become Good Language Learners?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为题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写一篇英语短文。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7B9EB479" wp14:editId="127E724E">
            <wp:extent cx="3339720" cy="990720"/>
            <wp:effectExtent l="0" t="0" r="0" b="0"/>
            <wp:docPr id="61" name="NE9KR07.eps" descr="id:2147488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3972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要求</w:t>
      </w:r>
      <w:r w:rsidRPr="000D76FA">
        <w:rPr>
          <w:rFonts w:ascii="Times New Roman" w:eastAsia="宋体" w:hAnsi="宋体"/>
          <w:color w:val="000000" w:themeColor="text1"/>
          <w:sz w:val="24"/>
        </w:rPr>
        <w:t>: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80~100</w:t>
      </w:r>
      <w:r w:rsidRPr="000D76FA">
        <w:rPr>
          <w:rFonts w:ascii="Times New Roman" w:eastAsia="宋体" w:hAnsi="宋体"/>
          <w:color w:val="000000" w:themeColor="text1"/>
          <w:sz w:val="24"/>
        </w:rPr>
        <w:t>词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包含所有提示要点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并适当进行拓展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字迹工整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语言流畅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表达准确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逻辑清晰。</w:t>
      </w:r>
    </w:p>
    <w:p w:rsidR="007A534A" w:rsidRPr="000D76FA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How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Can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We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Become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Good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Language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Learners</w:t>
      </w:r>
      <w:r w:rsidRPr="000D76FA">
        <w:rPr>
          <w:rFonts w:ascii="Times New Roman" w:eastAsia="宋体" w:hAnsi="宋体"/>
          <w:color w:val="000000" w:themeColor="text1"/>
          <w:sz w:val="24"/>
        </w:rPr>
        <w:t>?</w:t>
      </w:r>
    </w:p>
    <w:p w:rsidR="004A224D" w:rsidRPr="00513DA5" w:rsidRDefault="004A224D" w:rsidP="004A224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A224D" w:rsidRPr="00513DA5" w:rsidRDefault="004A224D" w:rsidP="004A224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A224D" w:rsidRPr="00513DA5" w:rsidRDefault="004A224D" w:rsidP="004A224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A224D" w:rsidRPr="00513DA5" w:rsidRDefault="004A224D" w:rsidP="004A224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A224D" w:rsidRPr="00513DA5" w:rsidRDefault="004A224D" w:rsidP="004A224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A224D" w:rsidRPr="00513DA5" w:rsidRDefault="004A224D" w:rsidP="004A224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A224D" w:rsidRPr="00513DA5" w:rsidRDefault="004A224D" w:rsidP="004A224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A224D" w:rsidRPr="00513DA5" w:rsidRDefault="004A224D" w:rsidP="004A224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7A534A" w:rsidRPr="004A224D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bookmarkStart w:id="0" w:name="_GoBack"/>
      <w:bookmarkEnd w:id="0"/>
    </w:p>
    <w:p w:rsidR="007A534A" w:rsidRDefault="007A534A">
      <w:r>
        <w:br w:type="page"/>
      </w:r>
    </w:p>
    <w:p w:rsidR="007A534A" w:rsidRPr="00085A3E" w:rsidRDefault="007A534A" w:rsidP="007A534A">
      <w:pPr>
        <w:spacing w:line="360" w:lineRule="auto"/>
        <w:jc w:val="center"/>
      </w:pPr>
      <w:r w:rsidRPr="00085A3E">
        <w:rPr>
          <w:rFonts w:ascii="Times New Roman" w:eastAsia="宋体" w:hAnsi="宋体"/>
          <w:color w:val="000000" w:themeColor="text1"/>
          <w:sz w:val="24"/>
        </w:rPr>
        <w:t>参考答案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附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255196">
        <w:rPr>
          <w:rFonts w:ascii="Arial" w:eastAsia="黑体" w:hAnsi="黑体"/>
          <w:color w:val="000000" w:themeColor="text1"/>
          <w:sz w:val="24"/>
          <w:szCs w:val="24"/>
        </w:rPr>
        <w:t>听力原文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第一节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选择相应的图片。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W:How do you study for a math test?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study by doing a lot of exercises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M:Have you ever remembered words by making word cards?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W:No, I haven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Is it useful?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know how to increase my reading speed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M:You could try to read some interesting English books or magazines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M:Does anyone learn English by listening to English songs?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do that sometimes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think it helps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M:What are you doing, Kate?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studying at home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ll have a chemistry test tomorrow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like English very much, but my spoken English is poor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can I improve it?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M:Why not join an English club?You can speak English more often there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第二节　听句子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选择最佳应答。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Creating an interest in what you learn is very important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Sorry, I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know how to pronounce the word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Do I have to finish the work today?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often do you take notes in class?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Does Tina learn English by keeping a diary in English?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do you practice speaking?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第三节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选择最佳选项完成句子。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usually read English on Monday, Wednesday and Friday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W:Oh, I read it every day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M:Does Annie like singing English songs?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She often sings English songs in her room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W:Hi, James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Sam and I are going to watch a movie this weekend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about you?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M:Oh, 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going to teach some children English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W:Tom, why are you so sad today?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M:Because I did rather badly in the English exam yesterday afternoon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afraid to speak English in class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My pronunciation isn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good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W:Oh, Peter, you know what?To speak well, you need to speak more often!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think reading a textbook a lot is the best way to learn English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M:No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think joining an English club is the best way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第四节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根据对话内容及问题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W:James, are you ready for your English test?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M:Yes, I think I can get a good score in the test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about you, Sarah?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W:Um, 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difficult for me to learn English well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up?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always forget a lot of new words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do you remember them, James?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write them in my notebook and study at school or at home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even study on the school bus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M:What are you going to do tonight, Gina?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have to study for the biology exam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M:Are you nervous?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This is my first exam after I got into this school a month ago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worry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sure you can pass the exam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hope so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M:What are you going to do after the exam?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know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Maybe 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ll go shopping with my mother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M:Hi, Mary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seem excited,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you?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W:Yes, Bill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ve just watched an English movie in the library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M:Really?Do you learn English by watching English movies?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W:That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right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often watch English movies on the Internet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M:How many English movies have you watched so far?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W:One hundred and forty-six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Now I can use English to communicate with people, although sometimes I still make mistakes in grammar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第五节　听短文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完成表中所缺信息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每空仅填一词。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读三遍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M:Three students are talking about the best way to learn English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Peter thinks the best way to learn English is reading English stories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He remembers better when he sees the words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he has difficulty in understanding what people are saying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Helen thinks studying grammar is a great way to learn a language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She does a lot of grammar exercises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She finds speaking is really hard for her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She wants to improve her speaking skills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Tim likes watching English films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He thinks 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a good way to learn English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sometimes he finds it difficult because people in the films speak too fast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答案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way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stories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saying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grammar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Speaking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fast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natural materials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rice straws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comfortable and good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small air packets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Yes, I do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Because they are both comfortable and good for the earth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合理即可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born with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pay attention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by listening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encourages;speak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 learn from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quickly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questions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hid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with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Although/Though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listening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 understand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them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more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写作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One possible version: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How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Can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We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Become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Good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Language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Learners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?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makes a good language learner?There are some things that good language learners do and some things they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do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First,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be afraid of making mistakes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Good language learners notice their mistakes and learn from them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Then, do group work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People use language to communicate with other people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Also, be sure to use a dictionary correctly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Good language learners often use dictionaries to check the meaning of words they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know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more, good language learners have fun with the language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Of course, taking notes is also very important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At last, think in the language you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 learning outside the classroom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7A534A" w:rsidRPr="00255196" w:rsidRDefault="007A534A" w:rsidP="007A534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forget that 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never too late to become a good language learner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47169" w:rsidRPr="007A534A" w:rsidRDefault="00647169" w:rsidP="00B50CDA"/>
    <w:sectPr w:rsidR="00647169" w:rsidRPr="007A534A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24D" w:rsidRDefault="004A224D" w:rsidP="004A224D">
      <w:r>
        <w:separator/>
      </w:r>
    </w:p>
  </w:endnote>
  <w:endnote w:type="continuationSeparator" w:id="0">
    <w:p w:rsidR="004A224D" w:rsidRDefault="004A224D" w:rsidP="004A2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24D" w:rsidRDefault="004A224D" w:rsidP="004A224D">
      <w:r>
        <w:separator/>
      </w:r>
    </w:p>
  </w:footnote>
  <w:footnote w:type="continuationSeparator" w:id="0">
    <w:p w:rsidR="004A224D" w:rsidRDefault="004A224D" w:rsidP="004A2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34A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A224D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A534A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2D26921-D8EE-4D33-9242-77A2293C5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34A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table" w:styleId="a4">
    <w:name w:val="Table Grid"/>
    <w:basedOn w:val="a1"/>
    <w:uiPriority w:val="59"/>
    <w:rsid w:val="007A534A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7A534A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7A534A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6">
    <w:name w:val="footer"/>
    <w:basedOn w:val="a"/>
    <w:link w:val="Char0"/>
    <w:uiPriority w:val="99"/>
    <w:unhideWhenUsed/>
    <w:rsid w:val="007A534A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7A534A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7">
    <w:name w:val="List Paragraph"/>
    <w:basedOn w:val="a"/>
    <w:uiPriority w:val="34"/>
    <w:qFormat/>
    <w:rsid w:val="007A534A"/>
    <w:pPr>
      <w:ind w:left="72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7A534A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7A534A"/>
    <w:rPr>
      <w:rFonts w:ascii="Tahoma" w:eastAsia="方正书宋_GBK" w:hAnsi="Tahoma" w:cs="Tahoma"/>
      <w:color w:val="000000"/>
      <w:sz w:val="16"/>
      <w:szCs w:val="16"/>
    </w:rPr>
  </w:style>
  <w:style w:type="paragraph" w:styleId="a9">
    <w:name w:val="Quote"/>
    <w:basedOn w:val="a"/>
    <w:next w:val="a"/>
    <w:link w:val="Char2"/>
    <w:uiPriority w:val="29"/>
    <w:qFormat/>
    <w:rsid w:val="007A534A"/>
    <w:rPr>
      <w:i/>
      <w:iCs/>
      <w:color w:val="000000" w:themeColor="text1"/>
    </w:rPr>
  </w:style>
  <w:style w:type="character" w:customStyle="1" w:styleId="Char2">
    <w:name w:val="引用 Char"/>
    <w:basedOn w:val="a0"/>
    <w:link w:val="a9"/>
    <w:uiPriority w:val="29"/>
    <w:rsid w:val="007A534A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7A534A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A534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7A534A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3">
    <w:name w:val="脚注文本 Char"/>
    <w:basedOn w:val="a0"/>
    <w:link w:val="aa"/>
    <w:uiPriority w:val="99"/>
    <w:semiHidden/>
    <w:rsid w:val="007A534A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7A534A"/>
    <w:pPr>
      <w:snapToGrid w:val="0"/>
    </w:pPr>
    <w:rPr>
      <w:rFonts w:ascii="Times New Roman" w:eastAsia="宋体" w:hAnsi="Times New Roman" w:cs="Times New Roman"/>
      <w:color w:val="auto"/>
      <w:sz w:val="18"/>
      <w:szCs w:val="18"/>
    </w:rPr>
  </w:style>
  <w:style w:type="character" w:customStyle="1" w:styleId="Char10">
    <w:name w:val="脚注文本 Char1"/>
    <w:basedOn w:val="a0"/>
    <w:semiHidden/>
    <w:rsid w:val="007A534A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7A534A"/>
    <w:rPr>
      <w:vertAlign w:val="superscript"/>
    </w:rPr>
  </w:style>
  <w:style w:type="paragraph" w:customStyle="1" w:styleId="ac">
    <w:name w:val="一级章节"/>
    <w:basedOn w:val="a"/>
    <w:qFormat/>
    <w:rsid w:val="007A534A"/>
    <w:p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0</TotalTime>
  <Pages>16</Pages>
  <Words>4111</Words>
  <Characters>16740</Characters>
  <Application>Microsoft Office Word</Application>
  <DocSecurity>0</DocSecurity>
  <Lines>139</Lines>
  <Paragraphs>41</Paragraphs>
  <ScaleCrop>false</ScaleCrop>
  <Company>微软中国</Company>
  <LinksUpToDate>false</LinksUpToDate>
  <CharactersWithSpaces>20810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2025-09-10T07:49:00Z</dcterms:created>
  <dcterms:modified xsi:type="dcterms:W3CDTF">2025-09-10T07:58:00Z</dcterms:modified>
</cp:coreProperties>
</file>